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5AC11" w14:textId="77777777" w:rsidR="00EC6005" w:rsidRDefault="00EC6005" w:rsidP="00EC6005">
      <w:pPr>
        <w:pStyle w:val="NoSpacing"/>
      </w:pPr>
      <w:r>
        <w:rPr>
          <w:u w:val="single"/>
        </w:rPr>
        <w:t>John COURTHOPE</w:t>
      </w:r>
      <w:r>
        <w:t xml:space="preserve">       (fl.1440)</w:t>
      </w:r>
    </w:p>
    <w:p w14:paraId="36D6D07C" w14:textId="77777777" w:rsidR="00EC6005" w:rsidRDefault="00EC6005" w:rsidP="00EC6005">
      <w:pPr>
        <w:pStyle w:val="NoSpacing"/>
      </w:pPr>
      <w:r>
        <w:t xml:space="preserve">of </w:t>
      </w:r>
      <w:proofErr w:type="spellStart"/>
      <w:r>
        <w:t>Lamberherst</w:t>
      </w:r>
      <w:proofErr w:type="spellEnd"/>
      <w:r>
        <w:t>, Essex.</w:t>
      </w:r>
    </w:p>
    <w:p w14:paraId="6A08E363" w14:textId="77777777" w:rsidR="00EC6005" w:rsidRDefault="00EC6005" w:rsidP="00EC6005">
      <w:pPr>
        <w:pStyle w:val="NoSpacing"/>
      </w:pPr>
    </w:p>
    <w:p w14:paraId="72082B99" w14:textId="77777777" w:rsidR="00EC6005" w:rsidRDefault="00EC6005" w:rsidP="00EC6005">
      <w:pPr>
        <w:pStyle w:val="NoSpacing"/>
      </w:pPr>
    </w:p>
    <w:p w14:paraId="3E7D763B" w14:textId="77777777" w:rsidR="00EC6005" w:rsidRDefault="00EC6005" w:rsidP="00EC6005">
      <w:pPr>
        <w:pStyle w:val="NoSpacing"/>
      </w:pPr>
      <w:r>
        <w:tab/>
        <w:t>1440</w:t>
      </w:r>
      <w:r>
        <w:tab/>
        <w:t>He made a plaint of debt against Philip Arnold of Borden(q.v.).</w:t>
      </w:r>
    </w:p>
    <w:p w14:paraId="6E2D93C4" w14:textId="22A06B29" w:rsidR="00EC6005" w:rsidRDefault="00EC6005" w:rsidP="00EC6005">
      <w:pPr>
        <w:pStyle w:val="NoSpacing"/>
      </w:pPr>
      <w:r>
        <w:tab/>
      </w:r>
      <w:r>
        <w:tab/>
      </w:r>
      <w:r w:rsidRPr="008F64A4">
        <w:t>(</w:t>
      </w:r>
      <w:hyperlink r:id="rId6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14:paraId="3301B1A6" w14:textId="77777777" w:rsidR="00A95FCB" w:rsidRDefault="00A95FCB" w:rsidP="00A95FCB">
      <w:pPr>
        <w:pStyle w:val="NoSpacing"/>
      </w:pPr>
      <w:r>
        <w:tab/>
        <w:t>1446</w:t>
      </w:r>
      <w:r>
        <w:tab/>
        <w:t>He made his Will, in which he left 3s 4d to the work of the east window</w:t>
      </w:r>
    </w:p>
    <w:p w14:paraId="6308F190" w14:textId="77777777" w:rsidR="00A95FCB" w:rsidRDefault="00A95FCB" w:rsidP="00A95FCB">
      <w:pPr>
        <w:pStyle w:val="NoSpacing"/>
      </w:pPr>
      <w:r>
        <w:tab/>
      </w:r>
      <w:r>
        <w:tab/>
        <w:t xml:space="preserve">of the church and to the chancel in </w:t>
      </w:r>
      <w:proofErr w:type="spellStart"/>
      <w:proofErr w:type="gramStart"/>
      <w:r>
        <w:t>St.Katherine’s</w:t>
      </w:r>
      <w:proofErr w:type="spellEnd"/>
      <w:proofErr w:type="gramEnd"/>
      <w:r>
        <w:t xml:space="preserve"> Church, </w:t>
      </w:r>
      <w:proofErr w:type="spellStart"/>
      <w:r>
        <w:t>Lamberhurst</w:t>
      </w:r>
      <w:proofErr w:type="spellEnd"/>
      <w:r>
        <w:t>.</w:t>
      </w:r>
    </w:p>
    <w:p w14:paraId="7F3BC501" w14:textId="69280D5B" w:rsidR="00A95FCB" w:rsidRDefault="00A95FCB" w:rsidP="00A95FCB">
      <w:pPr>
        <w:pStyle w:val="NoSpacing"/>
      </w:pPr>
      <w:r>
        <w:tab/>
      </w:r>
      <w:r>
        <w:tab/>
        <w:t>(“</w:t>
      </w:r>
      <w:proofErr w:type="spellStart"/>
      <w:r>
        <w:t>Testemanta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” by Leland L. Duncan p.44)</w:t>
      </w:r>
    </w:p>
    <w:p w14:paraId="658ABA57" w14:textId="77777777" w:rsidR="00EC6005" w:rsidRDefault="00EC6005" w:rsidP="00EC6005">
      <w:pPr>
        <w:pStyle w:val="NoSpacing"/>
      </w:pPr>
    </w:p>
    <w:p w14:paraId="161B8A6D" w14:textId="77777777" w:rsidR="00EC6005" w:rsidRDefault="00EC6005" w:rsidP="00EC6005">
      <w:pPr>
        <w:pStyle w:val="NoSpacing"/>
      </w:pPr>
    </w:p>
    <w:p w14:paraId="399A43E0" w14:textId="16C0BCA3" w:rsidR="00EC6005" w:rsidRDefault="00EC6005" w:rsidP="00EC6005">
      <w:pPr>
        <w:pStyle w:val="NoSpacing"/>
      </w:pPr>
      <w:r w:rsidRPr="00105C16">
        <w:t>6 September 2013</w:t>
      </w:r>
    </w:p>
    <w:p w14:paraId="7B117933" w14:textId="65D43F0C" w:rsidR="00A95FCB" w:rsidRDefault="00A95FCB" w:rsidP="00EC6005">
      <w:pPr>
        <w:pStyle w:val="NoSpacing"/>
      </w:pPr>
      <w:r>
        <w:t>15 January 2019</w:t>
      </w:r>
      <w:bookmarkStart w:id="0" w:name="_GoBack"/>
      <w:bookmarkEnd w:id="0"/>
    </w:p>
    <w:p w14:paraId="6E2ABEC4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A8A45" w14:textId="77777777" w:rsidR="00EC6005" w:rsidRDefault="00EC6005" w:rsidP="00920DE3">
      <w:pPr>
        <w:spacing w:after="0" w:line="240" w:lineRule="auto"/>
      </w:pPr>
      <w:r>
        <w:separator/>
      </w:r>
    </w:p>
  </w:endnote>
  <w:endnote w:type="continuationSeparator" w:id="0">
    <w:p w14:paraId="663DAD9A" w14:textId="77777777" w:rsidR="00EC6005" w:rsidRDefault="00EC60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2209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E9C25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4CB8DFD4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702D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54F99" w14:textId="77777777" w:rsidR="00EC6005" w:rsidRDefault="00EC6005" w:rsidP="00920DE3">
      <w:pPr>
        <w:spacing w:after="0" w:line="240" w:lineRule="auto"/>
      </w:pPr>
      <w:r>
        <w:separator/>
      </w:r>
    </w:p>
  </w:footnote>
  <w:footnote w:type="continuationSeparator" w:id="0">
    <w:p w14:paraId="745C956B" w14:textId="77777777" w:rsidR="00EC6005" w:rsidRDefault="00EC60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4828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3D3D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44692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005"/>
    <w:rsid w:val="00120749"/>
    <w:rsid w:val="00624CAE"/>
    <w:rsid w:val="00920DE3"/>
    <w:rsid w:val="00A95FCB"/>
    <w:rsid w:val="00C009D8"/>
    <w:rsid w:val="00CF53C8"/>
    <w:rsid w:val="00E47068"/>
    <w:rsid w:val="00EC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1330C"/>
  <w15:docId w15:val="{44FC9373-F818-4A92-90FA-F6FA25BE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C60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2013-09-15T19:11:00Z</dcterms:created>
  <dcterms:modified xsi:type="dcterms:W3CDTF">2019-01-15T10:56:00Z</dcterms:modified>
</cp:coreProperties>
</file>